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7C2C2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7C2C2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7C2C2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7C2C2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7C2C2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7C2C2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7C2C2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7C2C2A" w:rsidRPr="007C2C2A">
          <w:rPr>
            <w:b w:val="0"/>
          </w:rPr>
          <w:t xml:space="preserve"> 11091/052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7C2C2A" w:rsidP="00232C8F">
            <w:r>
              <w:t>Начальник отдела кадров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7C2C2A" w:rsidP="00232C8F">
            <w:r>
              <w:t>Отсутствует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7C2C2A" w:rsidRPr="007C2C2A">
          <w:rPr>
            <w:rStyle w:val="aa"/>
          </w:rPr>
          <w:t xml:space="preserve"> Административно-хозяйственный персонал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7C2C2A" w:rsidRPr="007C2C2A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7C2C2A" w:rsidRPr="007C2C2A">
          <w:rPr>
            <w:u w:val="single"/>
          </w:rPr>
          <w:t xml:space="preserve">   отсутствует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7C2C2A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7C2C2A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7C2C2A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7C2C2A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7C2C2A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7C2C2A" w:rsidP="00C31869">
            <w:pPr>
              <w:jc w:val="center"/>
            </w:pPr>
            <w:r>
              <w:t>071-044-987 48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7C2C2A" w:rsidRPr="007C2C2A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7C2C2A" w:rsidRPr="007C2C2A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7C2C2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C2C2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C2C2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7C2C2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C2C2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C2C2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7C2C2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C2C2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C2C2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7C2C2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7C2C2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C2C2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7C2C2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C2C2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C2C2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7C2C2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C2C2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C2C2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7C2C2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C2C2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C2C2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7C2C2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C2C2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C2C2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7C2C2A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7C2C2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C2C2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C2C2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7C2C2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C2C2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C2C2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7C2C2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C2C2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C2C2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7C2C2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7C2C2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C2C2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7C2C2A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7C2C2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C2C2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C2C2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7C2C2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C2C2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C2C2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7C2C2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7C2C2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lastRenderedPageBreak/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C2C2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C2C2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C2C2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C2C2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C2C2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C2C2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C2C2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E060B9" w:rsidRPr="00E060B9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</w:t>
        </w:r>
        <w:r w:rsidR="00E060B9" w:rsidRPr="00E060B9">
          <w:rPr>
            <w:i/>
            <w:u w:val="single"/>
          </w:rPr>
          <w:tab/>
          <w:t>   </w:t>
        </w:r>
        <w:r w:rsidR="00E060B9" w:rsidRPr="00E060B9">
          <w:rPr>
            <w:i/>
            <w:u w:val="single"/>
          </w:rPr>
          <w:br/>
          <w:t xml:space="preserve"> 2. Рекомендуемые режимы труда и отдыха: в соответствии с графиком работы организации;</w:t>
        </w:r>
        <w:r w:rsidR="00E060B9" w:rsidRPr="00E060B9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E060B9" w:rsidRPr="00E060B9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7C2C2A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7C2C2A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7C2C2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7C2C2A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7C2C2A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7C2C2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7C2C2A" w:rsidRPr="007C2C2A" w:rsidTr="007C2C2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2C2A" w:rsidRPr="007C2C2A" w:rsidRDefault="007C2C2A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C2C2A" w:rsidRPr="007C2C2A" w:rsidRDefault="007C2C2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2C2A" w:rsidRPr="007C2C2A" w:rsidRDefault="007C2C2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C2C2A" w:rsidRPr="007C2C2A" w:rsidRDefault="007C2C2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2C2A" w:rsidRPr="007C2C2A" w:rsidRDefault="007C2C2A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C2C2A" w:rsidRPr="007C2C2A" w:rsidRDefault="007C2C2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2C2A" w:rsidRPr="007C2C2A" w:rsidRDefault="007C2C2A" w:rsidP="004E51DC">
            <w:pPr>
              <w:pStyle w:val="a8"/>
            </w:pPr>
          </w:p>
        </w:tc>
      </w:tr>
      <w:tr w:rsidR="007C2C2A" w:rsidRPr="007C2C2A" w:rsidTr="007C2C2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C2C2A" w:rsidRPr="007C2C2A" w:rsidRDefault="007C2C2A" w:rsidP="004E51DC">
            <w:pPr>
              <w:pStyle w:val="a8"/>
              <w:rPr>
                <w:vertAlign w:val="superscript"/>
              </w:rPr>
            </w:pPr>
            <w:r w:rsidRPr="007C2C2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C2C2A" w:rsidRPr="007C2C2A" w:rsidRDefault="007C2C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C2C2A" w:rsidRPr="007C2C2A" w:rsidRDefault="007C2C2A" w:rsidP="004E51DC">
            <w:pPr>
              <w:pStyle w:val="a8"/>
              <w:rPr>
                <w:vertAlign w:val="superscript"/>
              </w:rPr>
            </w:pPr>
            <w:r w:rsidRPr="007C2C2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C2C2A" w:rsidRPr="007C2C2A" w:rsidRDefault="007C2C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C2C2A" w:rsidRPr="007C2C2A" w:rsidRDefault="007C2C2A" w:rsidP="004E51DC">
            <w:pPr>
              <w:pStyle w:val="a8"/>
              <w:rPr>
                <w:vertAlign w:val="superscript"/>
              </w:rPr>
            </w:pPr>
            <w:r w:rsidRPr="007C2C2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C2C2A" w:rsidRPr="007C2C2A" w:rsidRDefault="007C2C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C2C2A" w:rsidRPr="007C2C2A" w:rsidRDefault="007C2C2A" w:rsidP="004E51DC">
            <w:pPr>
              <w:pStyle w:val="a8"/>
              <w:rPr>
                <w:vertAlign w:val="superscript"/>
              </w:rPr>
            </w:pPr>
            <w:r w:rsidRPr="007C2C2A">
              <w:rPr>
                <w:vertAlign w:val="superscript"/>
              </w:rPr>
              <w:t>(дата)</w:t>
            </w:r>
          </w:p>
        </w:tc>
      </w:tr>
      <w:tr w:rsidR="007C2C2A" w:rsidRPr="007C2C2A" w:rsidTr="007C2C2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2C2A" w:rsidRPr="007C2C2A" w:rsidRDefault="007C2C2A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C2C2A" w:rsidRPr="007C2C2A" w:rsidRDefault="007C2C2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2C2A" w:rsidRPr="007C2C2A" w:rsidRDefault="007C2C2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C2C2A" w:rsidRPr="007C2C2A" w:rsidRDefault="007C2C2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2C2A" w:rsidRPr="007C2C2A" w:rsidRDefault="007C2C2A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C2C2A" w:rsidRPr="007C2C2A" w:rsidRDefault="007C2C2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2C2A" w:rsidRPr="007C2C2A" w:rsidRDefault="007C2C2A" w:rsidP="004E51DC">
            <w:pPr>
              <w:pStyle w:val="a8"/>
            </w:pPr>
          </w:p>
        </w:tc>
      </w:tr>
      <w:tr w:rsidR="007C2C2A" w:rsidRPr="007C2C2A" w:rsidTr="007C2C2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C2C2A" w:rsidRPr="007C2C2A" w:rsidRDefault="007C2C2A" w:rsidP="004E51DC">
            <w:pPr>
              <w:pStyle w:val="a8"/>
              <w:rPr>
                <w:vertAlign w:val="superscript"/>
              </w:rPr>
            </w:pPr>
            <w:r w:rsidRPr="007C2C2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C2C2A" w:rsidRPr="007C2C2A" w:rsidRDefault="007C2C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C2C2A" w:rsidRPr="007C2C2A" w:rsidRDefault="007C2C2A" w:rsidP="004E51DC">
            <w:pPr>
              <w:pStyle w:val="a8"/>
              <w:rPr>
                <w:vertAlign w:val="superscript"/>
              </w:rPr>
            </w:pPr>
            <w:r w:rsidRPr="007C2C2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C2C2A" w:rsidRPr="007C2C2A" w:rsidRDefault="007C2C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C2C2A" w:rsidRPr="007C2C2A" w:rsidRDefault="007C2C2A" w:rsidP="004E51DC">
            <w:pPr>
              <w:pStyle w:val="a8"/>
              <w:rPr>
                <w:vertAlign w:val="superscript"/>
              </w:rPr>
            </w:pPr>
            <w:r w:rsidRPr="007C2C2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C2C2A" w:rsidRPr="007C2C2A" w:rsidRDefault="007C2C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C2C2A" w:rsidRPr="007C2C2A" w:rsidRDefault="007C2C2A" w:rsidP="004E51DC">
            <w:pPr>
              <w:pStyle w:val="a8"/>
              <w:rPr>
                <w:vertAlign w:val="superscript"/>
              </w:rPr>
            </w:pPr>
            <w:r w:rsidRPr="007C2C2A">
              <w:rPr>
                <w:vertAlign w:val="superscript"/>
              </w:rPr>
              <w:t>(дата)</w:t>
            </w:r>
          </w:p>
        </w:tc>
      </w:tr>
      <w:tr w:rsidR="007C2C2A" w:rsidRPr="007C2C2A" w:rsidTr="007C2C2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2C2A" w:rsidRPr="007C2C2A" w:rsidRDefault="007C2C2A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C2C2A" w:rsidRPr="007C2C2A" w:rsidRDefault="007C2C2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2C2A" w:rsidRPr="007C2C2A" w:rsidRDefault="007C2C2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C2C2A" w:rsidRPr="007C2C2A" w:rsidRDefault="007C2C2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2C2A" w:rsidRPr="007C2C2A" w:rsidRDefault="007C2C2A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C2C2A" w:rsidRPr="007C2C2A" w:rsidRDefault="007C2C2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2C2A" w:rsidRPr="007C2C2A" w:rsidRDefault="007C2C2A" w:rsidP="004E51DC">
            <w:pPr>
              <w:pStyle w:val="a8"/>
            </w:pPr>
          </w:p>
        </w:tc>
      </w:tr>
      <w:tr w:rsidR="007C2C2A" w:rsidRPr="007C2C2A" w:rsidTr="007C2C2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C2C2A" w:rsidRPr="007C2C2A" w:rsidRDefault="007C2C2A" w:rsidP="004E51DC">
            <w:pPr>
              <w:pStyle w:val="a8"/>
              <w:rPr>
                <w:vertAlign w:val="superscript"/>
              </w:rPr>
            </w:pPr>
            <w:r w:rsidRPr="007C2C2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C2C2A" w:rsidRPr="007C2C2A" w:rsidRDefault="007C2C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C2C2A" w:rsidRPr="007C2C2A" w:rsidRDefault="007C2C2A" w:rsidP="004E51DC">
            <w:pPr>
              <w:pStyle w:val="a8"/>
              <w:rPr>
                <w:vertAlign w:val="superscript"/>
              </w:rPr>
            </w:pPr>
            <w:r w:rsidRPr="007C2C2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C2C2A" w:rsidRPr="007C2C2A" w:rsidRDefault="007C2C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C2C2A" w:rsidRPr="007C2C2A" w:rsidRDefault="007C2C2A" w:rsidP="004E51DC">
            <w:pPr>
              <w:pStyle w:val="a8"/>
              <w:rPr>
                <w:vertAlign w:val="superscript"/>
              </w:rPr>
            </w:pPr>
            <w:r w:rsidRPr="007C2C2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C2C2A" w:rsidRPr="007C2C2A" w:rsidRDefault="007C2C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C2C2A" w:rsidRPr="007C2C2A" w:rsidRDefault="007C2C2A" w:rsidP="004E51DC">
            <w:pPr>
              <w:pStyle w:val="a8"/>
              <w:rPr>
                <w:vertAlign w:val="superscript"/>
              </w:rPr>
            </w:pPr>
            <w:r w:rsidRPr="007C2C2A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647098" w:rsidTr="00647098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47098" w:rsidRDefault="00647098" w:rsidP="003C5C39">
            <w:pPr>
              <w:pStyle w:val="a8"/>
            </w:pPr>
            <w:r w:rsidRPr="00647098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647098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47098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647098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47098" w:rsidRDefault="00647098" w:rsidP="003C5C39">
            <w:pPr>
              <w:pStyle w:val="a8"/>
            </w:pPr>
            <w:r w:rsidRPr="00647098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647098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47098" w:rsidRDefault="00E060B9" w:rsidP="003C5C39">
            <w:pPr>
              <w:pStyle w:val="a8"/>
            </w:pPr>
            <w:r>
              <w:t>24.11.2016</w:t>
            </w:r>
          </w:p>
        </w:tc>
      </w:tr>
      <w:tr w:rsidR="00EF07A3" w:rsidRPr="00647098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647098" w:rsidRDefault="00647098" w:rsidP="003C5C39">
            <w:pPr>
              <w:pStyle w:val="a8"/>
              <w:rPr>
                <w:b/>
                <w:vertAlign w:val="superscript"/>
              </w:rPr>
            </w:pPr>
            <w:r w:rsidRPr="0064709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647098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647098" w:rsidRDefault="00647098" w:rsidP="00EF07A3">
            <w:pPr>
              <w:pStyle w:val="a8"/>
              <w:rPr>
                <w:b/>
                <w:vertAlign w:val="superscript"/>
              </w:rPr>
            </w:pPr>
            <w:r w:rsidRPr="0064709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647098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647098" w:rsidRDefault="00647098" w:rsidP="00EF07A3">
            <w:pPr>
              <w:pStyle w:val="a8"/>
              <w:rPr>
                <w:b/>
                <w:vertAlign w:val="superscript"/>
              </w:rPr>
            </w:pPr>
            <w:r w:rsidRPr="00647098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647098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647098" w:rsidRDefault="00647098" w:rsidP="00EF07A3">
            <w:pPr>
              <w:pStyle w:val="a8"/>
              <w:rPr>
                <w:vertAlign w:val="superscript"/>
              </w:rPr>
            </w:pPr>
            <w:r w:rsidRPr="00647098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7C2C2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7C2C2A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7C2C2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7C2C2A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7C2C2A" w:rsidRPr="007C2C2A" w:rsidTr="007C2C2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2C2A" w:rsidRPr="007C2C2A" w:rsidRDefault="007C2C2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C2C2A" w:rsidRPr="007C2C2A" w:rsidRDefault="007C2C2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2C2A" w:rsidRPr="007C2C2A" w:rsidRDefault="007C2C2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C2C2A" w:rsidRPr="007C2C2A" w:rsidRDefault="007C2C2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2C2A" w:rsidRPr="007C2C2A" w:rsidRDefault="007C2C2A" w:rsidP="004E51DC">
            <w:pPr>
              <w:pStyle w:val="a8"/>
            </w:pPr>
          </w:p>
        </w:tc>
      </w:tr>
      <w:tr w:rsidR="007C2C2A" w:rsidRPr="007C2C2A" w:rsidTr="007C2C2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C2C2A" w:rsidRPr="007C2C2A" w:rsidRDefault="007C2C2A" w:rsidP="004E51DC">
            <w:pPr>
              <w:pStyle w:val="a8"/>
              <w:rPr>
                <w:vertAlign w:val="superscript"/>
              </w:rPr>
            </w:pPr>
            <w:r w:rsidRPr="007C2C2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C2C2A" w:rsidRPr="007C2C2A" w:rsidRDefault="007C2C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C2C2A" w:rsidRPr="007C2C2A" w:rsidRDefault="007C2C2A" w:rsidP="00EF07A3">
            <w:pPr>
              <w:pStyle w:val="a8"/>
              <w:rPr>
                <w:vertAlign w:val="superscript"/>
              </w:rPr>
            </w:pPr>
            <w:r w:rsidRPr="007C2C2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C2C2A" w:rsidRPr="007C2C2A" w:rsidRDefault="007C2C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C2C2A" w:rsidRPr="007C2C2A" w:rsidRDefault="007C2C2A" w:rsidP="004E51DC">
            <w:pPr>
              <w:pStyle w:val="a8"/>
              <w:rPr>
                <w:vertAlign w:val="superscript"/>
              </w:rPr>
            </w:pPr>
            <w:r w:rsidRPr="007C2C2A">
              <w:rPr>
                <w:vertAlign w:val="superscript"/>
              </w:rPr>
              <w:t>(дата)</w:t>
            </w:r>
          </w:p>
        </w:tc>
      </w:tr>
      <w:tr w:rsidR="007C2C2A" w:rsidRPr="007C2C2A" w:rsidTr="007C2C2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2C2A" w:rsidRPr="007C2C2A" w:rsidRDefault="007C2C2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C2C2A" w:rsidRPr="007C2C2A" w:rsidRDefault="007C2C2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2C2A" w:rsidRPr="007C2C2A" w:rsidRDefault="007C2C2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C2C2A" w:rsidRPr="007C2C2A" w:rsidRDefault="007C2C2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2C2A" w:rsidRPr="007C2C2A" w:rsidRDefault="007C2C2A" w:rsidP="004E51DC">
            <w:pPr>
              <w:pStyle w:val="a8"/>
            </w:pPr>
          </w:p>
        </w:tc>
      </w:tr>
      <w:tr w:rsidR="007C2C2A" w:rsidRPr="007C2C2A" w:rsidTr="007C2C2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C2C2A" w:rsidRPr="007C2C2A" w:rsidRDefault="007C2C2A" w:rsidP="004E51DC">
            <w:pPr>
              <w:pStyle w:val="a8"/>
              <w:rPr>
                <w:vertAlign w:val="superscript"/>
              </w:rPr>
            </w:pPr>
            <w:r w:rsidRPr="007C2C2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C2C2A" w:rsidRPr="007C2C2A" w:rsidRDefault="007C2C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C2C2A" w:rsidRPr="007C2C2A" w:rsidRDefault="007C2C2A" w:rsidP="00EF07A3">
            <w:pPr>
              <w:pStyle w:val="a8"/>
              <w:rPr>
                <w:vertAlign w:val="superscript"/>
              </w:rPr>
            </w:pPr>
            <w:r w:rsidRPr="007C2C2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C2C2A" w:rsidRPr="007C2C2A" w:rsidRDefault="007C2C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C2C2A" w:rsidRPr="007C2C2A" w:rsidRDefault="007C2C2A" w:rsidP="004E51DC">
            <w:pPr>
              <w:pStyle w:val="a8"/>
              <w:rPr>
                <w:vertAlign w:val="superscript"/>
              </w:rPr>
            </w:pPr>
            <w:r w:rsidRPr="007C2C2A">
              <w:rPr>
                <w:vertAlign w:val="superscript"/>
              </w:rPr>
              <w:t>(дата)</w:t>
            </w:r>
          </w:p>
        </w:tc>
      </w:tr>
      <w:tr w:rsidR="007C2C2A" w:rsidRPr="007C2C2A" w:rsidTr="007C2C2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2C2A" w:rsidRPr="007C2C2A" w:rsidRDefault="007C2C2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C2C2A" w:rsidRPr="007C2C2A" w:rsidRDefault="007C2C2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2C2A" w:rsidRPr="007C2C2A" w:rsidRDefault="007C2C2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C2C2A" w:rsidRPr="007C2C2A" w:rsidRDefault="007C2C2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2C2A" w:rsidRPr="007C2C2A" w:rsidRDefault="007C2C2A" w:rsidP="004E51DC">
            <w:pPr>
              <w:pStyle w:val="a8"/>
            </w:pPr>
          </w:p>
        </w:tc>
      </w:tr>
      <w:tr w:rsidR="007C2C2A" w:rsidRPr="007C2C2A" w:rsidTr="007C2C2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C2C2A" w:rsidRPr="007C2C2A" w:rsidRDefault="007C2C2A" w:rsidP="004E51DC">
            <w:pPr>
              <w:pStyle w:val="a8"/>
              <w:rPr>
                <w:vertAlign w:val="superscript"/>
              </w:rPr>
            </w:pPr>
            <w:r w:rsidRPr="007C2C2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C2C2A" w:rsidRPr="007C2C2A" w:rsidRDefault="007C2C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C2C2A" w:rsidRPr="007C2C2A" w:rsidRDefault="007C2C2A" w:rsidP="00EF07A3">
            <w:pPr>
              <w:pStyle w:val="a8"/>
              <w:rPr>
                <w:vertAlign w:val="superscript"/>
              </w:rPr>
            </w:pPr>
            <w:r w:rsidRPr="007C2C2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C2C2A" w:rsidRPr="007C2C2A" w:rsidRDefault="007C2C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C2C2A" w:rsidRPr="007C2C2A" w:rsidRDefault="007C2C2A" w:rsidP="004E51DC">
            <w:pPr>
              <w:pStyle w:val="a8"/>
              <w:rPr>
                <w:vertAlign w:val="superscript"/>
              </w:rPr>
            </w:pPr>
            <w:r w:rsidRPr="007C2C2A">
              <w:rPr>
                <w:vertAlign w:val="superscript"/>
              </w:rPr>
              <w:t>(дата)</w:t>
            </w:r>
          </w:p>
        </w:tc>
      </w:tr>
      <w:tr w:rsidR="007C2C2A" w:rsidRPr="007C2C2A" w:rsidTr="007C2C2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2C2A" w:rsidRPr="007C2C2A" w:rsidRDefault="007C2C2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C2C2A" w:rsidRPr="007C2C2A" w:rsidRDefault="007C2C2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2C2A" w:rsidRPr="007C2C2A" w:rsidRDefault="007C2C2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C2C2A" w:rsidRPr="007C2C2A" w:rsidRDefault="007C2C2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2C2A" w:rsidRPr="007C2C2A" w:rsidRDefault="007C2C2A" w:rsidP="004E51DC">
            <w:pPr>
              <w:pStyle w:val="a8"/>
            </w:pPr>
          </w:p>
        </w:tc>
      </w:tr>
      <w:tr w:rsidR="007C2C2A" w:rsidRPr="007C2C2A" w:rsidTr="007C2C2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C2C2A" w:rsidRPr="007C2C2A" w:rsidRDefault="007C2C2A" w:rsidP="004E51DC">
            <w:pPr>
              <w:pStyle w:val="a8"/>
              <w:rPr>
                <w:vertAlign w:val="superscript"/>
              </w:rPr>
            </w:pPr>
            <w:r w:rsidRPr="007C2C2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C2C2A" w:rsidRPr="007C2C2A" w:rsidRDefault="007C2C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C2C2A" w:rsidRPr="007C2C2A" w:rsidRDefault="007C2C2A" w:rsidP="00EF07A3">
            <w:pPr>
              <w:pStyle w:val="a8"/>
              <w:rPr>
                <w:vertAlign w:val="superscript"/>
              </w:rPr>
            </w:pPr>
            <w:r w:rsidRPr="007C2C2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C2C2A" w:rsidRPr="007C2C2A" w:rsidRDefault="007C2C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C2C2A" w:rsidRPr="007C2C2A" w:rsidRDefault="007C2C2A" w:rsidP="004E51DC">
            <w:pPr>
              <w:pStyle w:val="a8"/>
              <w:rPr>
                <w:vertAlign w:val="superscript"/>
              </w:rPr>
            </w:pPr>
            <w:r w:rsidRPr="007C2C2A">
              <w:rPr>
                <w:vertAlign w:val="superscript"/>
              </w:rPr>
              <w:t>(дата)</w:t>
            </w:r>
          </w:p>
        </w:tc>
      </w:tr>
      <w:tr w:rsidR="007C2C2A" w:rsidRPr="007C2C2A" w:rsidTr="007C2C2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2C2A" w:rsidRPr="007C2C2A" w:rsidRDefault="007C2C2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C2C2A" w:rsidRPr="007C2C2A" w:rsidRDefault="007C2C2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2C2A" w:rsidRPr="007C2C2A" w:rsidRDefault="007C2C2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C2C2A" w:rsidRPr="007C2C2A" w:rsidRDefault="007C2C2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2C2A" w:rsidRPr="007C2C2A" w:rsidRDefault="007C2C2A" w:rsidP="004E51DC">
            <w:pPr>
              <w:pStyle w:val="a8"/>
            </w:pPr>
          </w:p>
        </w:tc>
      </w:tr>
      <w:tr w:rsidR="007C2C2A" w:rsidRPr="007C2C2A" w:rsidTr="007C2C2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C2C2A" w:rsidRPr="007C2C2A" w:rsidRDefault="007C2C2A" w:rsidP="004E51DC">
            <w:pPr>
              <w:pStyle w:val="a8"/>
              <w:rPr>
                <w:vertAlign w:val="superscript"/>
              </w:rPr>
            </w:pPr>
            <w:r w:rsidRPr="007C2C2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C2C2A" w:rsidRPr="007C2C2A" w:rsidRDefault="007C2C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C2C2A" w:rsidRPr="007C2C2A" w:rsidRDefault="007C2C2A" w:rsidP="00EF07A3">
            <w:pPr>
              <w:pStyle w:val="a8"/>
              <w:rPr>
                <w:vertAlign w:val="superscript"/>
              </w:rPr>
            </w:pPr>
            <w:r w:rsidRPr="007C2C2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C2C2A" w:rsidRPr="007C2C2A" w:rsidRDefault="007C2C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C2C2A" w:rsidRPr="007C2C2A" w:rsidRDefault="007C2C2A" w:rsidP="004E51DC">
            <w:pPr>
              <w:pStyle w:val="a8"/>
              <w:rPr>
                <w:vertAlign w:val="superscript"/>
              </w:rPr>
            </w:pPr>
            <w:r w:rsidRPr="007C2C2A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098" w:rsidRDefault="00647098" w:rsidP="0076042D">
      <w:pPr>
        <w:pStyle w:val="a9"/>
      </w:pPr>
      <w:r>
        <w:separator/>
      </w:r>
    </w:p>
  </w:endnote>
  <w:endnote w:type="continuationSeparator" w:id="0">
    <w:p w:rsidR="00647098" w:rsidRDefault="00647098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7C2C2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11091/052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3D6D7D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3D6D7D" w:rsidRPr="00C31869">
            <w:rPr>
              <w:rStyle w:val="ad"/>
              <w:sz w:val="20"/>
              <w:szCs w:val="20"/>
            </w:rPr>
            <w:fldChar w:fldCharType="separate"/>
          </w:r>
          <w:r w:rsidR="007C2C2A">
            <w:rPr>
              <w:rStyle w:val="ad"/>
              <w:noProof/>
              <w:sz w:val="20"/>
              <w:szCs w:val="20"/>
            </w:rPr>
            <w:t>1</w:t>
          </w:r>
          <w:r w:rsidR="003D6D7D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C2C2A" w:rsidRPr="007C2C2A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098" w:rsidRDefault="00647098" w:rsidP="0076042D">
      <w:pPr>
        <w:pStyle w:val="a9"/>
      </w:pPr>
      <w:r>
        <w:separator/>
      </w:r>
    </w:p>
  </w:footnote>
  <w:footnote w:type="continuationSeparator" w:id="0">
    <w:p w:rsidR="00647098" w:rsidRDefault="00647098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Административно-хозяйственный персонал"/>
    <w:docVar w:name="class" w:val=" не определен 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отсутствует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2"/>
    <w:docVar w:name="hlp" w:val="3"/>
    <w:docVar w:name="izm_date" w:val="24.11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52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425F20922FE84678A1E4E7062381FF14"/>
    <w:docVar w:name="rm_id" w:val="207"/>
    <w:docVar w:name="rm_name" w:val="                                          "/>
    <w:docVar w:name="rm_number" w:val=" 11091/052 "/>
    <w:docVar w:name="s_050" w:val="1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_x0009_   _x000B_ 2. Рекомендуемые режимы труда и отдыха: в соответствии с графиком работы организации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Нет"/>
    <w:docVar w:name="sign_date" w:val="   "/>
    <w:docVar w:name="struct_info" w:val="    "/>
    <w:docVar w:name="template" w:val="karta_prg_sout.dot"/>
    <w:docVar w:name="timesmena" w:val="48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"/>
    <w:docVar w:name="version" w:val="51"/>
  </w:docVars>
  <w:rsids>
    <w:rsidRoot w:val="00486D23"/>
    <w:rsid w:val="000024F1"/>
    <w:rsid w:val="00025683"/>
    <w:rsid w:val="00026005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47ED"/>
    <w:rsid w:val="003C24DB"/>
    <w:rsid w:val="003C5C39"/>
    <w:rsid w:val="003D6D7D"/>
    <w:rsid w:val="0040104A"/>
    <w:rsid w:val="00402CAC"/>
    <w:rsid w:val="00444410"/>
    <w:rsid w:val="00481C22"/>
    <w:rsid w:val="00486D23"/>
    <w:rsid w:val="004A47AD"/>
    <w:rsid w:val="004C4DB2"/>
    <w:rsid w:val="004E51DC"/>
    <w:rsid w:val="004E5FB2"/>
    <w:rsid w:val="00510595"/>
    <w:rsid w:val="005359D4"/>
    <w:rsid w:val="00563E94"/>
    <w:rsid w:val="00576095"/>
    <w:rsid w:val="005A3A36"/>
    <w:rsid w:val="005B466C"/>
    <w:rsid w:val="005B7FE8"/>
    <w:rsid w:val="005C0A9A"/>
    <w:rsid w:val="005F6B08"/>
    <w:rsid w:val="00647098"/>
    <w:rsid w:val="0069682B"/>
    <w:rsid w:val="006C28B3"/>
    <w:rsid w:val="00703C29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C2C2A"/>
    <w:rsid w:val="007D1852"/>
    <w:rsid w:val="007D2CEA"/>
    <w:rsid w:val="00835248"/>
    <w:rsid w:val="00883461"/>
    <w:rsid w:val="008927F4"/>
    <w:rsid w:val="008E68DE"/>
    <w:rsid w:val="008E70C1"/>
    <w:rsid w:val="0090588D"/>
    <w:rsid w:val="0092778A"/>
    <w:rsid w:val="009367AD"/>
    <w:rsid w:val="00967790"/>
    <w:rsid w:val="0098630F"/>
    <w:rsid w:val="00994F7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31869"/>
    <w:rsid w:val="00CE3307"/>
    <w:rsid w:val="00D76DF8"/>
    <w:rsid w:val="00DB1272"/>
    <w:rsid w:val="00DB5302"/>
    <w:rsid w:val="00DD6B1F"/>
    <w:rsid w:val="00E060B9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2016-11-24T13:46:00Z</dcterms:created>
  <dcterms:modified xsi:type="dcterms:W3CDTF">2016-11-25T06:31:00Z</dcterms:modified>
</cp:coreProperties>
</file>